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44"/>
          <w:szCs w:val="44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44"/>
          <w:szCs w:val="44"/>
          <w:shd w:val="clear" w:color="auto" w:fill="FFFFFF"/>
          <w:lang w:eastAsia="zh-CN"/>
        </w:rPr>
        <w:t>报</w:t>
      </w:r>
      <w:r>
        <w:rPr>
          <w:rFonts w:hint="eastAsia" w:ascii="仿宋" w:hAnsi="仿宋" w:eastAsia="仿宋" w:cs="仿宋"/>
          <w:color w:val="auto"/>
          <w:sz w:val="44"/>
          <w:szCs w:val="44"/>
          <w:shd w:val="clear" w:color="auto" w:fill="FFFFFF"/>
          <w:lang w:val="en-US" w:eastAsia="zh-CN"/>
        </w:rPr>
        <w:t>送</w:t>
      </w:r>
      <w:r>
        <w:rPr>
          <w:rFonts w:hint="eastAsia" w:ascii="仿宋" w:hAnsi="仿宋" w:eastAsia="仿宋" w:cs="仿宋"/>
          <w:color w:val="auto"/>
          <w:sz w:val="44"/>
          <w:szCs w:val="44"/>
          <w:shd w:val="clear" w:color="auto" w:fill="FFFFFF"/>
        </w:rPr>
        <w:t>资料清单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44"/>
          <w:szCs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一、新申请考核：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（一）企业出具申请函扫描件（加盖公章）；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（二）个人考核申请表扫描件；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三）新申请考核汇总表扫描件；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（四）新申请考核汇总表电子版；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（五）身份证扫描件、学历证书或职称证书扫描件、劳动合同扫描件；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（六）个人参加安全生产教育培训学时证明的扫描件；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（七）授权委托书扫描件（加盖公章）。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二、延期考核：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（一）企业出具申请函扫描件（加盖公章）。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个人延期申请表扫描件、延期申请汇总表扫描件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（三）延期申请汇总表电子版；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（四）个人每年度参加年度安全生产教育培训学时证明的扫描件；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（五）安考证扫描件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（六）授权委托书扫描件（加盖公章）；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eastAsia="仿宋" w:cs="仿宋"/>
          <w:sz w:val="32"/>
          <w:szCs w:val="32"/>
          <w:lang w:val="en-US" w:eastAsia="zh-CN"/>
        </w:rPr>
      </w:pPr>
    </w:p>
    <w:p>
      <w:pPr>
        <w:ind w:left="0" w:firstLine="640" w:firstLineChars="200"/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40" w:firstLineChars="200"/>
        <w:jc w:val="both"/>
        <w:textAlignment w:val="auto"/>
        <w:outlineLvl w:val="9"/>
        <w:rPr>
          <w:rFonts w:hint="eastAsia" w:ascii="黑体" w:eastAsia="黑体" w:cs="黑体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134" w:right="1800" w:bottom="567" w:left="1800" w:header="851" w:footer="992" w:gutter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compatSetting w:name="compatibilityMode" w:uri="http://schemas.microsoft.com/office/word" w:val="14"/>
  </w:compat>
  <w:rsids>
    <w:rsidRoot w:val="00000000"/>
    <w:rsid w:val="00D10BC0"/>
    <w:rsid w:val="271B7ADA"/>
    <w:rsid w:val="3DCC4F8B"/>
    <w:rsid w:val="4A0B6B0C"/>
    <w:rsid w:val="4ED00500"/>
    <w:rsid w:val="66DF2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314</Words>
  <Characters>314</Characters>
  <Lines>26</Lines>
  <Paragraphs>17</Paragraphs>
  <TotalTime>165</TotalTime>
  <ScaleCrop>false</ScaleCrop>
  <LinksUpToDate>false</LinksUpToDate>
  <CharactersWithSpaces>314</CharactersWithSpaces>
  <Application>WPS Office_11.1.0.9098_F1E327BC-269C-435d-A152-05C5408002CA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</cp:lastModifiedBy>
  <cp:lastPrinted>2019-10-10T02:15:02Z</cp:lastPrinted>
  <dcterms:modified xsi:type="dcterms:W3CDTF">2019-10-10T03:06:03Z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